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23C42ABC3438D489EBA6BA609E546E5" ma:contentTypeVersion="11" ma:contentTypeDescription="Crear nuevo documento." ma:contentTypeScope="" ma:versionID="7f432d47b22f68b6cc131a37f976bef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c8ee97dbe3313bc4337fdee912a8b358"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DA6A8BFF-B1B6-4F4F-B2A5-3EDA846965C7}"/>
</file>

<file path=customXml/itemProps3.xml><?xml version="1.0" encoding="utf-8"?>
<ds:datastoreItem xmlns:ds="http://schemas.openxmlformats.org/officeDocument/2006/customXml" ds:itemID="{F86E1A5C-24CB-414E-B1C9-88AD1F296948}"/>
</file>

<file path=customXml/itemProps4.xml><?xml version="1.0" encoding="utf-8"?>
<ds:datastoreItem xmlns:ds="http://schemas.openxmlformats.org/officeDocument/2006/customXml" ds:itemID="{D573BDF2-1BA0-41A0-ADD3-289A429CD8A7}"/>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